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8B29A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D9893CF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Chaplain.</w:t>
      </w:r>
    </w:p>
    <w:p w14:paraId="616B728B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16328F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9E7FA6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Oct.1478</w:t>
      </w:r>
      <w:r>
        <w:rPr>
          <w:rFonts w:ascii="Times New Roman" w:hAnsi="Times New Roman" w:cs="Times New Roman"/>
          <w:sz w:val="24"/>
          <w:szCs w:val="24"/>
        </w:rPr>
        <w:tab/>
        <w:t>Richard, Prior of the Carmelite Friars of York(q.v.), brought a plaint</w:t>
      </w:r>
    </w:p>
    <w:p w14:paraId="5393EC21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debt against him at York Sheriffs’ Court.</w:t>
      </w:r>
    </w:p>
    <w:p w14:paraId="6CD68C3F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p.12)</w:t>
      </w:r>
    </w:p>
    <w:p w14:paraId="7DCF3A0E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31DF4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0DEA7" w14:textId="77777777" w:rsidR="007D15D3" w:rsidRDefault="007D15D3" w:rsidP="007D1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2018</w:t>
      </w:r>
    </w:p>
    <w:p w14:paraId="6F733152" w14:textId="77777777" w:rsidR="006B2F86" w:rsidRPr="00E71FC3" w:rsidRDefault="007D15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D268B" w14:textId="77777777" w:rsidR="007D15D3" w:rsidRDefault="007D15D3" w:rsidP="00E71FC3">
      <w:pPr>
        <w:spacing w:after="0" w:line="240" w:lineRule="auto"/>
      </w:pPr>
      <w:r>
        <w:separator/>
      </w:r>
    </w:p>
  </w:endnote>
  <w:endnote w:type="continuationSeparator" w:id="0">
    <w:p w14:paraId="193547A4" w14:textId="77777777" w:rsidR="007D15D3" w:rsidRDefault="007D15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08E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804EF" w14:textId="77777777" w:rsidR="007D15D3" w:rsidRDefault="007D15D3" w:rsidP="00E71FC3">
      <w:pPr>
        <w:spacing w:after="0" w:line="240" w:lineRule="auto"/>
      </w:pPr>
      <w:r>
        <w:separator/>
      </w:r>
    </w:p>
  </w:footnote>
  <w:footnote w:type="continuationSeparator" w:id="0">
    <w:p w14:paraId="31163065" w14:textId="77777777" w:rsidR="007D15D3" w:rsidRDefault="007D15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5D3"/>
    <w:rsid w:val="001A7C09"/>
    <w:rsid w:val="00577BD5"/>
    <w:rsid w:val="00656CBA"/>
    <w:rsid w:val="006A1F77"/>
    <w:rsid w:val="00733BE7"/>
    <w:rsid w:val="007D15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5CA77"/>
  <w15:chartTrackingRefBased/>
  <w15:docId w15:val="{5C507484-C3C3-48F7-B409-90D24080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15D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2018-01-21T20:46:00Z</dcterms:created>
  <dcterms:modified xsi:type="dcterms:W3CDTF">2018-01-21T20:46:00Z</dcterms:modified>
</cp:coreProperties>
</file>